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The Wrekin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The Wrekin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The Wrekin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The Wrekin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The Wrekin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The Wrekin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The Wrekin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The Wrekin is estimated to be </w:t>
      </w:r>
      <w:r w:rsidRPr="00773DF7">
        <w:rPr>
          <w:rFonts w:ascii="Libre Franklin Light" w:eastAsia="Times New Roman" w:hAnsi="Libre Franklin Light" w:cs="Calibri Light"/>
          <w:b/>
          <w:bCs/>
          <w:color w:val="C45911" w:themeColor="accent2" w:themeShade="BF"/>
        </w:rPr>
        <w:t xml:space="preserve">£1,535,600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The Wrekin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The Wrekin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The Wrekin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The Wrekin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e Wreki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The Wrekin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e Wreki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The Wrekin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The Wrekin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e Wreki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The Wrekin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The Wrekin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The Wrekin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The Wrekin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The Wrekin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The Wrekin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£1,535,600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The Wrekin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£517,271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£37,055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£926,733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£1,535,600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The Wrekin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The Wrekin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The Wrekin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The Wrekin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The Wrekin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The Wrekin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The Wrekin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The Wrekin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The Wrekin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The Wrekin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The Wrekin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The Wrekin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A3DBA9D-EF10-4FCB-976F-0144C553650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